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A8CBC" w14:textId="24FD4207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1A1A42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  <w:t>S6-24</w:t>
      </w:r>
      <w:r w:rsidR="001A1A42">
        <w:rPr>
          <w:rFonts w:ascii="Arial" w:hAnsi="Arial" w:cs="Arial"/>
          <w:b/>
        </w:rPr>
        <w:t>5</w:t>
      </w:r>
      <w:r w:rsidR="000A1638">
        <w:rPr>
          <w:rFonts w:ascii="Arial" w:hAnsi="Arial" w:cs="Arial"/>
          <w:b/>
        </w:rPr>
        <w:t>650</w:t>
      </w:r>
    </w:p>
    <w:p w14:paraId="7CA5EDAC" w14:textId="72F5B95B" w:rsidR="00850230" w:rsidRDefault="001A1A42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A1A42">
        <w:rPr>
          <w:rFonts w:ascii="Arial" w:hAnsi="Arial" w:cs="Arial"/>
          <w:b/>
        </w:rPr>
        <w:t>Orlando, USA,</w:t>
      </w:r>
      <w:r w:rsidR="00850230">
        <w:rPr>
          <w:rFonts w:ascii="Arial" w:hAnsi="Arial" w:cs="Arial"/>
          <w:b/>
        </w:rPr>
        <w:t xml:space="preserve"> </w:t>
      </w:r>
      <w:r w:rsidR="007716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771682" w:rsidRPr="00771682">
        <w:rPr>
          <w:rFonts w:ascii="Arial" w:hAnsi="Arial" w:cs="Arial"/>
          <w:b/>
          <w:vertAlign w:val="superscript"/>
        </w:rPr>
        <w:t>th</w:t>
      </w:r>
      <w:r w:rsidR="0085023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1A1A42">
        <w:rPr>
          <w:rFonts w:ascii="Arial" w:hAnsi="Arial" w:cs="Arial"/>
          <w:b/>
          <w:vertAlign w:val="superscript"/>
        </w:rPr>
        <w:t>nd</w:t>
      </w:r>
      <w:r w:rsidR="0085023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850230">
        <w:rPr>
          <w:rFonts w:ascii="Arial" w:hAnsi="Arial" w:cs="Arial"/>
          <w:b/>
        </w:rPr>
        <w:t xml:space="preserve"> 2024</w:t>
      </w:r>
      <w:r w:rsidR="00850230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5</w:t>
      </w:r>
      <w:r w:rsidR="000A1638">
        <w:rPr>
          <w:rFonts w:ascii="Arial" w:hAnsi="Arial" w:cs="Arial"/>
          <w:b/>
        </w:rPr>
        <w:t>018</w:t>
      </w:r>
      <w:r w:rsidR="00850230">
        <w:rPr>
          <w:rFonts w:ascii="Arial" w:hAnsi="Arial" w:cs="Arial"/>
          <w:b/>
        </w:rPr>
        <w:t>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67A4F458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13C4">
        <w:rPr>
          <w:rFonts w:ascii="Arial" w:hAnsi="Arial" w:cs="Arial"/>
          <w:b/>
        </w:rPr>
        <w:t xml:space="preserve">Presentation of </w:t>
      </w:r>
      <w:r w:rsidR="00222D66" w:rsidRPr="00BB13C4">
        <w:rPr>
          <w:rFonts w:ascii="Arial" w:hAnsi="Arial" w:cs="Arial"/>
          <w:b/>
        </w:rPr>
        <w:t>Report to TSG:</w:t>
      </w:r>
      <w:r w:rsidR="00222D66" w:rsidRPr="00BB13C4">
        <w:rPr>
          <w:rFonts w:ascii="Arial" w:hAnsi="Arial" w:cs="Arial"/>
          <w:b/>
        </w:rPr>
        <w:br/>
      </w:r>
      <w:r w:rsidR="00143DF3" w:rsidRPr="00BB13C4">
        <w:rPr>
          <w:rFonts w:ascii="Arial" w:hAnsi="Arial" w:cs="Arial"/>
          <w:b/>
        </w:rPr>
        <w:t>TR</w:t>
      </w:r>
      <w:r w:rsidR="00BB13C4" w:rsidRPr="00BB13C4">
        <w:rPr>
          <w:rFonts w:ascii="Arial" w:hAnsi="Arial" w:cs="Arial"/>
          <w:b/>
        </w:rPr>
        <w:t>23.700-09</w:t>
      </w:r>
      <w:r w:rsidR="00222D66" w:rsidRPr="00BB13C4">
        <w:rPr>
          <w:rFonts w:ascii="Arial" w:hAnsi="Arial" w:cs="Arial"/>
          <w:b/>
        </w:rPr>
        <w:t xml:space="preserve">, Version </w:t>
      </w:r>
      <w:r w:rsidR="00BB13C4" w:rsidRPr="00BB13C4">
        <w:rPr>
          <w:rFonts w:ascii="Arial" w:hAnsi="Arial" w:cs="Arial"/>
          <w:b/>
        </w:rPr>
        <w:t>1.0.0</w:t>
      </w:r>
      <w:r w:rsidR="00222D66" w:rsidRPr="00BB13C4">
        <w:rPr>
          <w:rFonts w:ascii="Arial" w:hAnsi="Arial" w:cs="Arial"/>
          <w:b/>
        </w:rPr>
        <w:br/>
      </w:r>
    </w:p>
    <w:p w14:paraId="2B6F3FEA" w14:textId="441576C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B13C4">
        <w:rPr>
          <w:rFonts w:ascii="Arial" w:hAnsi="Arial" w:cs="Arial"/>
          <w:b/>
        </w:rPr>
        <w:t>SA6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135A183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BB13C4">
        <w:rPr>
          <w:rFonts w:ascii="Arial" w:hAnsi="Arial" w:cs="Arial"/>
          <w:b/>
        </w:rPr>
        <w:t>Approval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C8429" w14:textId="4DC09875" w:rsidR="000F3B3B" w:rsidRDefault="000F3B3B">
      <w:pPr>
        <w:tabs>
          <w:tab w:val="left" w:pos="3119"/>
        </w:tabs>
        <w:rPr>
          <w:sz w:val="24"/>
        </w:rPr>
      </w:pPr>
      <w:r w:rsidRPr="000F3B3B">
        <w:rPr>
          <w:sz w:val="24"/>
        </w:rPr>
        <w:t>The</w:t>
      </w:r>
      <w:r>
        <w:rPr>
          <w:sz w:val="24"/>
        </w:rPr>
        <w:t xml:space="preserve"> TR</w:t>
      </w:r>
      <w:r w:rsidR="00A87E94">
        <w:rPr>
          <w:sz w:val="24"/>
        </w:rPr>
        <w:t xml:space="preserve"> 23.700-09 studies the </w:t>
      </w:r>
      <w:r w:rsidR="00280FC5">
        <w:rPr>
          <w:sz w:val="24"/>
        </w:rPr>
        <w:t>mission critical services support</w:t>
      </w:r>
      <w:r w:rsidRPr="000F3B3B">
        <w:rPr>
          <w:sz w:val="24"/>
        </w:rPr>
        <w:t xml:space="preserve"> </w:t>
      </w:r>
      <w:r w:rsidR="00280FC5">
        <w:rPr>
          <w:sz w:val="24"/>
        </w:rPr>
        <w:t xml:space="preserve">over generic </w:t>
      </w:r>
      <w:r w:rsidR="003140C6">
        <w:rPr>
          <w:sz w:val="24"/>
        </w:rPr>
        <w:t xml:space="preserve">isolated operation for public safety mode of operations.  </w:t>
      </w:r>
      <w:r w:rsidR="00D90743">
        <w:rPr>
          <w:sz w:val="24"/>
        </w:rPr>
        <w:t>Specifically,</w:t>
      </w:r>
      <w:r w:rsidR="00C52577">
        <w:rPr>
          <w:sz w:val="24"/>
        </w:rPr>
        <w:t xml:space="preserve"> it studies the existing work for 4G support and possible impacts</w:t>
      </w:r>
      <w:r w:rsidR="0094014C">
        <w:rPr>
          <w:sz w:val="24"/>
        </w:rPr>
        <w:t xml:space="preserve"> with non-terrestrial networks and applies them in a generic mechanism.</w:t>
      </w:r>
      <w:r w:rsidR="007C7AF4">
        <w:rPr>
          <w:sz w:val="24"/>
        </w:rPr>
        <w:t xml:space="preserve">  </w:t>
      </w:r>
      <w:r w:rsidR="001E020C">
        <w:rPr>
          <w:sz w:val="24"/>
        </w:rPr>
        <w:t xml:space="preserve">To help simplify the study it was agreed to not rediscuss any key issues or solutions </w:t>
      </w:r>
      <w:r w:rsidR="007B0A14">
        <w:rPr>
          <w:sz w:val="24"/>
        </w:rPr>
        <w:t>from the previous study in TR 23.</w:t>
      </w:r>
      <w:r w:rsidR="00AD439E">
        <w:rPr>
          <w:sz w:val="24"/>
        </w:rPr>
        <w:t>778</w:t>
      </w:r>
    </w:p>
    <w:p w14:paraId="160D7EDB" w14:textId="01D3A41C" w:rsidR="003267F8" w:rsidRPr="000F3B3B" w:rsidRDefault="00AF0370" w:rsidP="003267F8">
      <w:pPr>
        <w:tabs>
          <w:tab w:val="left" w:pos="3119"/>
        </w:tabs>
        <w:rPr>
          <w:sz w:val="24"/>
        </w:rPr>
      </w:pPr>
      <w:r>
        <w:rPr>
          <w:sz w:val="24"/>
        </w:rPr>
        <w:t>This TR fulfils the objectives of FS_Generic_IOPS</w:t>
      </w:r>
      <w:r w:rsidR="0022602E">
        <w:rPr>
          <w:sz w:val="24"/>
        </w:rPr>
        <w:t xml:space="preserve">, and includes </w:t>
      </w:r>
      <w:r w:rsidR="003267F8">
        <w:rPr>
          <w:sz w:val="24"/>
        </w:rPr>
        <w:t>key issues, and solution</w:t>
      </w:r>
      <w:r w:rsidR="0099184D">
        <w:rPr>
          <w:sz w:val="24"/>
        </w:rPr>
        <w:t>s.</w:t>
      </w:r>
    </w:p>
    <w:p w14:paraId="43528B97" w14:textId="4CD47FC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</w:t>
      </w:r>
      <w:r w:rsidRPr="001174CA">
        <w:rPr>
          <w:b/>
          <w:sz w:val="24"/>
        </w:rPr>
        <w:t xml:space="preserve">o </w:t>
      </w:r>
      <w:r w:rsidR="0099184D" w:rsidRPr="001174CA">
        <w:rPr>
          <w:b/>
          <w:sz w:val="24"/>
        </w:rPr>
        <w:t>SA</w:t>
      </w:r>
      <w:r w:rsidRPr="001174CA">
        <w:rPr>
          <w:b/>
          <w:sz w:val="24"/>
        </w:rPr>
        <w:t xml:space="preserve"> Meeting #</w:t>
      </w:r>
      <w:r w:rsidR="001174CA" w:rsidRPr="001174CA">
        <w:rPr>
          <w:b/>
          <w:sz w:val="24"/>
        </w:rPr>
        <w:t>10</w:t>
      </w:r>
      <w:r w:rsidR="005A548C">
        <w:rPr>
          <w:b/>
          <w:sz w:val="24"/>
        </w:rPr>
        <w:t>5</w:t>
      </w:r>
      <w:r>
        <w:rPr>
          <w:b/>
          <w:sz w:val="24"/>
        </w:rPr>
        <w:t>:</w:t>
      </w:r>
    </w:p>
    <w:p w14:paraId="41127372" w14:textId="77777777" w:rsidR="00443CEB" w:rsidRPr="0071582D" w:rsidRDefault="00443CEB" w:rsidP="00443CEB">
      <w:pPr>
        <w:tabs>
          <w:tab w:val="left" w:pos="3119"/>
        </w:tabs>
      </w:pPr>
      <w:r>
        <w:t>This is the first presentation to TSG SA.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33045AE4" w:rsidR="0045428D" w:rsidRPr="00266363" w:rsidRDefault="00C40F6F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47A0103C" w:rsidR="0045428D" w:rsidRPr="00FF49C4" w:rsidRDefault="00FF49C4">
      <w:pPr>
        <w:tabs>
          <w:tab w:val="left" w:pos="3119"/>
        </w:tabs>
        <w:rPr>
          <w:sz w:val="24"/>
        </w:rPr>
      </w:pPr>
      <w:r w:rsidRPr="00FF49C4">
        <w:rPr>
          <w:sz w:val="24"/>
        </w:rPr>
        <w:t>None</w:t>
      </w:r>
    </w:p>
    <w:sectPr w:rsidR="0045428D" w:rsidRPr="00FF49C4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445534F3"/>
    <w:multiLevelType w:val="hybridMultilevel"/>
    <w:tmpl w:val="F892BD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175E3"/>
    <w:multiLevelType w:val="hybridMultilevel"/>
    <w:tmpl w:val="568CAA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  <w:num w:numId="9" w16cid:durableId="2041007365">
    <w:abstractNumId w:val="8"/>
  </w:num>
  <w:num w:numId="10" w16cid:durableId="7892793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4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97C1B"/>
    <w:rsid w:val="000A1638"/>
    <w:rsid w:val="000A30EE"/>
    <w:rsid w:val="000D5734"/>
    <w:rsid w:val="000F3B3B"/>
    <w:rsid w:val="000F7ECB"/>
    <w:rsid w:val="00114C49"/>
    <w:rsid w:val="001174CA"/>
    <w:rsid w:val="00143DF3"/>
    <w:rsid w:val="001A1A42"/>
    <w:rsid w:val="001C345F"/>
    <w:rsid w:val="001D758F"/>
    <w:rsid w:val="001E020C"/>
    <w:rsid w:val="00201520"/>
    <w:rsid w:val="00222D66"/>
    <w:rsid w:val="0022602E"/>
    <w:rsid w:val="00253296"/>
    <w:rsid w:val="00255992"/>
    <w:rsid w:val="002630AC"/>
    <w:rsid w:val="00266363"/>
    <w:rsid w:val="00280FC5"/>
    <w:rsid w:val="002A1C5B"/>
    <w:rsid w:val="002A26CA"/>
    <w:rsid w:val="002B09A1"/>
    <w:rsid w:val="002C3756"/>
    <w:rsid w:val="002F21EB"/>
    <w:rsid w:val="003140C6"/>
    <w:rsid w:val="00314205"/>
    <w:rsid w:val="003226B1"/>
    <w:rsid w:val="00322A9B"/>
    <w:rsid w:val="003267F8"/>
    <w:rsid w:val="00326C7D"/>
    <w:rsid w:val="003818E9"/>
    <w:rsid w:val="003E19AA"/>
    <w:rsid w:val="003F7603"/>
    <w:rsid w:val="004127E9"/>
    <w:rsid w:val="00442489"/>
    <w:rsid w:val="00443CEB"/>
    <w:rsid w:val="0045428D"/>
    <w:rsid w:val="004705C2"/>
    <w:rsid w:val="00476C6B"/>
    <w:rsid w:val="004C181D"/>
    <w:rsid w:val="00511C65"/>
    <w:rsid w:val="0052643B"/>
    <w:rsid w:val="005645D0"/>
    <w:rsid w:val="0059584E"/>
    <w:rsid w:val="005A548C"/>
    <w:rsid w:val="005A78A1"/>
    <w:rsid w:val="005B1573"/>
    <w:rsid w:val="005D3254"/>
    <w:rsid w:val="005D72E0"/>
    <w:rsid w:val="00615670"/>
    <w:rsid w:val="0065687D"/>
    <w:rsid w:val="00662E84"/>
    <w:rsid w:val="00687973"/>
    <w:rsid w:val="00695B55"/>
    <w:rsid w:val="00751BF7"/>
    <w:rsid w:val="00755245"/>
    <w:rsid w:val="00771682"/>
    <w:rsid w:val="007B0A14"/>
    <w:rsid w:val="007C4DCB"/>
    <w:rsid w:val="007C7AF4"/>
    <w:rsid w:val="00803D17"/>
    <w:rsid w:val="00850230"/>
    <w:rsid w:val="00860458"/>
    <w:rsid w:val="00893C3D"/>
    <w:rsid w:val="008B2EA9"/>
    <w:rsid w:val="008C19C2"/>
    <w:rsid w:val="008D6985"/>
    <w:rsid w:val="0094014C"/>
    <w:rsid w:val="009612FF"/>
    <w:rsid w:val="00962065"/>
    <w:rsid w:val="009760CB"/>
    <w:rsid w:val="0099184D"/>
    <w:rsid w:val="00A26591"/>
    <w:rsid w:val="00A37391"/>
    <w:rsid w:val="00A52EBB"/>
    <w:rsid w:val="00A74800"/>
    <w:rsid w:val="00A87E94"/>
    <w:rsid w:val="00AC13DF"/>
    <w:rsid w:val="00AC2199"/>
    <w:rsid w:val="00AD2F80"/>
    <w:rsid w:val="00AD3115"/>
    <w:rsid w:val="00AD439E"/>
    <w:rsid w:val="00AF0370"/>
    <w:rsid w:val="00B03BA0"/>
    <w:rsid w:val="00B12735"/>
    <w:rsid w:val="00B849F8"/>
    <w:rsid w:val="00BB13C4"/>
    <w:rsid w:val="00BC27DD"/>
    <w:rsid w:val="00C039FF"/>
    <w:rsid w:val="00C128D0"/>
    <w:rsid w:val="00C40F6F"/>
    <w:rsid w:val="00C52577"/>
    <w:rsid w:val="00C60D73"/>
    <w:rsid w:val="00CC358C"/>
    <w:rsid w:val="00CD4B1D"/>
    <w:rsid w:val="00CE06D7"/>
    <w:rsid w:val="00D30C8D"/>
    <w:rsid w:val="00D84B03"/>
    <w:rsid w:val="00D90743"/>
    <w:rsid w:val="00DB7A84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/>
    </w:rPr>
  </w:style>
  <w:style w:type="paragraph" w:styleId="Revision">
    <w:name w:val="Revision"/>
    <w:hidden/>
    <w:uiPriority w:val="99"/>
    <w:semiHidden/>
    <w:rsid w:val="005645D0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131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Mark Lipford</cp:lastModifiedBy>
  <cp:revision>7</cp:revision>
  <dcterms:created xsi:type="dcterms:W3CDTF">2024-11-20T23:06:00Z</dcterms:created>
  <dcterms:modified xsi:type="dcterms:W3CDTF">2024-11-20T23:35:00Z</dcterms:modified>
</cp:coreProperties>
</file>